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4875" w14:textId="77777777" w:rsidR="00F61F0E" w:rsidRDefault="00F61F0E" w:rsidP="00F61F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Adam URSWIKE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D4F8ACC" w14:textId="77777777" w:rsidR="00F61F0E" w:rsidRDefault="00F61F0E" w:rsidP="00F61F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F8C62DD" w14:textId="77777777" w:rsidR="00F61F0E" w:rsidRDefault="00F61F0E" w:rsidP="00F61F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B99F51" w14:textId="77777777" w:rsidR="00F61F0E" w:rsidRDefault="00F61F0E" w:rsidP="00F61F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7219088" w14:textId="77777777" w:rsidR="00F61F0E" w:rsidRDefault="00F61F0E" w:rsidP="00F61F0E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5DB2B4C1" w14:textId="77777777" w:rsidR="00F61F0E" w:rsidRPr="00065994" w:rsidRDefault="00F61F0E" w:rsidP="00F61F0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BCD39FD" w14:textId="77777777" w:rsidR="00F61F0E" w:rsidRPr="00065994" w:rsidRDefault="00F61F0E" w:rsidP="00F61F0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B366BA2" w14:textId="77777777" w:rsidR="00F61F0E" w:rsidRDefault="00F61F0E" w:rsidP="00F61F0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1CC260D" w14:textId="77777777" w:rsidR="00F61F0E" w:rsidRDefault="00F61F0E" w:rsidP="00F61F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DCB8D5" w14:textId="77777777" w:rsidR="00F61F0E" w:rsidRDefault="00F61F0E" w:rsidP="00F61F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1ABA3D1" w14:textId="77777777" w:rsidR="00F61F0E" w:rsidRDefault="00F61F0E" w:rsidP="00F61F0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449BB9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1E5D2" w14:textId="77777777" w:rsidR="00F61F0E" w:rsidRDefault="00F61F0E" w:rsidP="009139A6">
      <w:r>
        <w:separator/>
      </w:r>
    </w:p>
  </w:endnote>
  <w:endnote w:type="continuationSeparator" w:id="0">
    <w:p w14:paraId="08998A50" w14:textId="77777777" w:rsidR="00F61F0E" w:rsidRDefault="00F61F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62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34E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68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82615" w14:textId="77777777" w:rsidR="00F61F0E" w:rsidRDefault="00F61F0E" w:rsidP="009139A6">
      <w:r>
        <w:separator/>
      </w:r>
    </w:p>
  </w:footnote>
  <w:footnote w:type="continuationSeparator" w:id="0">
    <w:p w14:paraId="1D4AEC16" w14:textId="77777777" w:rsidR="00F61F0E" w:rsidRDefault="00F61F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AA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F6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4E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F0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FE2F0"/>
  <w15:chartTrackingRefBased/>
  <w15:docId w15:val="{ED88DC2E-7835-4ADB-AC25-A9E394C8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2023-08-14T20:08:00Z</dcterms:created>
  <dcterms:modified xsi:type="dcterms:W3CDTF">2023-08-14T20:08:00Z</dcterms:modified>
</cp:coreProperties>
</file>